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42A4D5D" w14:textId="77777777" w:rsidR="005C1ADF" w:rsidRDefault="005C1ADF" w:rsidP="005C1ADF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 xml:space="preserve">Informační systém výzkumu, vývoje a inovací (IS </w:t>
            </w:r>
            <w:proofErr w:type="spellStart"/>
            <w:r>
              <w:rPr>
                <w:b/>
                <w:color w:val="0070C0"/>
                <w:sz w:val="28"/>
                <w:szCs w:val="28"/>
              </w:rPr>
              <w:t>VaVaI</w:t>
            </w:r>
            <w:proofErr w:type="spellEnd"/>
            <w:r>
              <w:rPr>
                <w:b/>
                <w:color w:val="0070C0"/>
                <w:sz w:val="28"/>
                <w:szCs w:val="28"/>
              </w:rPr>
              <w:t>)</w:t>
            </w:r>
          </w:p>
          <w:p w14:paraId="15E6CE2B" w14:textId="77777777" w:rsidR="005C1ADF" w:rsidRDefault="005C1ADF" w:rsidP="005C1ADF">
            <w:pPr>
              <w:spacing w:before="120" w:after="120"/>
              <w:rPr>
                <w:b/>
                <w:color w:val="0070C0"/>
              </w:rPr>
            </w:pPr>
            <w:r w:rsidRPr="00BA694E">
              <w:rPr>
                <w:b/>
                <w:color w:val="0070C0"/>
              </w:rPr>
              <w:t xml:space="preserve">a) Aktualizace Provozního řádu IS </w:t>
            </w:r>
            <w:proofErr w:type="spellStart"/>
            <w:r w:rsidRPr="00BA694E">
              <w:rPr>
                <w:b/>
                <w:color w:val="0070C0"/>
              </w:rPr>
              <w:t>VaVaI</w:t>
            </w:r>
            <w:proofErr w:type="spellEnd"/>
          </w:p>
          <w:p w14:paraId="72D36674" w14:textId="76105BE1" w:rsidR="005241A2" w:rsidRPr="00BF1C46" w:rsidRDefault="005C1ADF" w:rsidP="005C1ADF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</w:rPr>
              <w:t xml:space="preserve">b) Informace o spuštění nové verze IS </w:t>
            </w:r>
            <w:proofErr w:type="spellStart"/>
            <w:r>
              <w:rPr>
                <w:b/>
                <w:color w:val="0070C0"/>
              </w:rPr>
              <w:t>VaVaI</w:t>
            </w:r>
            <w:proofErr w:type="spellEnd"/>
            <w:r>
              <w:rPr>
                <w:b/>
                <w:color w:val="0070C0"/>
              </w:rPr>
              <w:t xml:space="preserve"> 3.</w:t>
            </w:r>
            <w:r w:rsidR="00D70D5C">
              <w:rPr>
                <w:b/>
                <w:color w:val="0070C0"/>
              </w:rPr>
              <w:t>5</w:t>
            </w:r>
            <w:r>
              <w:rPr>
                <w:b/>
                <w:color w:val="0070C0"/>
              </w:rPr>
              <w:t>.0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66C7BBB2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B74DB6">
              <w:rPr>
                <w:b/>
                <w:color w:val="0070C0"/>
                <w:sz w:val="28"/>
                <w:szCs w:val="28"/>
              </w:rPr>
              <w:t>1</w:t>
            </w:r>
            <w:r w:rsidR="005C1ADF">
              <w:rPr>
                <w:b/>
                <w:color w:val="0070C0"/>
                <w:sz w:val="28"/>
                <w:szCs w:val="28"/>
              </w:rPr>
              <w:t>8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B74DB6">
              <w:rPr>
                <w:b/>
                <w:color w:val="0070C0"/>
                <w:sz w:val="28"/>
                <w:szCs w:val="28"/>
              </w:rPr>
              <w:t>B</w:t>
            </w:r>
            <w:r w:rsidR="00643EAE">
              <w:rPr>
                <w:b/>
                <w:color w:val="0070C0"/>
                <w:sz w:val="28"/>
                <w:szCs w:val="28"/>
              </w:rPr>
              <w:t>2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05F34B1F" w:rsidR="005241A2" w:rsidRPr="002D3C4B" w:rsidRDefault="00B74DB6" w:rsidP="002D3C4B">
            <w:pPr>
              <w:spacing w:before="120" w:after="120"/>
              <w:jc w:val="left"/>
              <w:rPr>
                <w:bCs/>
                <w:i/>
              </w:rPr>
            </w:pPr>
            <w:r w:rsidRPr="00E338F2">
              <w:rPr>
                <w:i/>
              </w:rPr>
              <w:t>Ing. Miloslav Nič, Ph.D.</w:t>
            </w:r>
            <w:r>
              <w:rPr>
                <w:i/>
              </w:rPr>
              <w:t xml:space="preserve"> 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30C5276D" w:rsidR="005241A2" w:rsidRPr="002D3C4B" w:rsidRDefault="00B74DB6" w:rsidP="002D3C4B">
            <w:pPr>
              <w:spacing w:before="120" w:after="120"/>
              <w:jc w:val="left"/>
              <w:rPr>
                <w:bCs/>
                <w:i/>
                <w:noProof/>
              </w:rPr>
            </w:pPr>
            <w:r w:rsidRPr="310F5FDF">
              <w:rPr>
                <w:i/>
                <w:iCs/>
              </w:rPr>
              <w:t xml:space="preserve">Ing. </w:t>
            </w:r>
            <w:r>
              <w:rPr>
                <w:i/>
                <w:iCs/>
              </w:rPr>
              <w:t>Stanislav Janovský</w:t>
            </w:r>
            <w:r w:rsidRPr="310F5FDF">
              <w:rPr>
                <w:i/>
                <w:iCs/>
              </w:rPr>
              <w:t xml:space="preserve">, </w:t>
            </w:r>
            <w:r w:rsidR="005241A2" w:rsidRPr="002D3C4B">
              <w:rPr>
                <w:bCs/>
                <w:i/>
                <w:noProof/>
              </w:rPr>
              <w:t>Od</w:t>
            </w:r>
            <w:r w:rsidR="00F33925">
              <w:rPr>
                <w:bCs/>
                <w:i/>
                <w:noProof/>
              </w:rPr>
              <w:t>dělení informačních systémů</w:t>
            </w:r>
            <w:r w:rsidR="005241A2" w:rsidRPr="002D3C4B">
              <w:rPr>
                <w:bCs/>
                <w:i/>
                <w:noProof/>
              </w:rPr>
              <w:t xml:space="preserve">, </w:t>
            </w:r>
            <w:r w:rsidR="002E5E51">
              <w:rPr>
                <w:bCs/>
                <w:i/>
                <w:noProof/>
              </w:rPr>
              <w:t>2</w:t>
            </w:r>
            <w:r w:rsidR="0096141A">
              <w:rPr>
                <w:bCs/>
                <w:i/>
                <w:noProof/>
              </w:rPr>
              <w:t>1</w:t>
            </w:r>
            <w:r>
              <w:rPr>
                <w:bCs/>
                <w:i/>
                <w:noProof/>
              </w:rPr>
              <w:t>.</w:t>
            </w:r>
            <w:r w:rsidR="00F33925">
              <w:rPr>
                <w:bCs/>
                <w:i/>
                <w:noProof/>
              </w:rPr>
              <w:t xml:space="preserve"> </w:t>
            </w:r>
            <w:r w:rsidR="00763CBC">
              <w:rPr>
                <w:bCs/>
                <w:i/>
                <w:noProof/>
              </w:rPr>
              <w:t>1</w:t>
            </w:r>
            <w:r>
              <w:rPr>
                <w:bCs/>
                <w:i/>
                <w:noProof/>
              </w:rPr>
              <w:t>.</w:t>
            </w:r>
            <w:r w:rsidR="00F33925">
              <w:rPr>
                <w:bCs/>
                <w:i/>
                <w:noProof/>
              </w:rPr>
              <w:t xml:space="preserve"> </w:t>
            </w:r>
            <w:r>
              <w:rPr>
                <w:bCs/>
                <w:i/>
                <w:noProof/>
              </w:rPr>
              <w:t>202</w:t>
            </w:r>
            <w:r w:rsidR="005C1ADF">
              <w:rPr>
                <w:bCs/>
                <w:i/>
                <w:noProof/>
              </w:rPr>
              <w:t>6</w:t>
            </w:r>
          </w:p>
        </w:tc>
      </w:tr>
      <w:tr w:rsidR="00763CBC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01FBDC6C" w14:textId="77777777" w:rsidR="00763CBC" w:rsidRPr="00AB734E" w:rsidRDefault="00763CBC" w:rsidP="00763CBC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49C276C7" w14:textId="11571AE6" w:rsidR="00D70D5C" w:rsidRPr="003D380F" w:rsidRDefault="00D70D5C" w:rsidP="00D70D5C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3D380F">
              <w:rPr>
                <w:b/>
              </w:rPr>
              <w:t>a)</w:t>
            </w:r>
            <w:r w:rsidRPr="003D380F">
              <w:t xml:space="preserve"> Radě pro výzkum, vývoj a inovace (dále jen „Rada“) je </w:t>
            </w:r>
            <w:r>
              <w:t>předložena</w:t>
            </w:r>
            <w:r w:rsidRPr="003D380F">
              <w:t xml:space="preserve"> aktualizace Provozního </w:t>
            </w:r>
            <w:r w:rsidR="00293ECD" w:rsidRPr="003D380F">
              <w:t>řádu Informačního</w:t>
            </w:r>
            <w:r w:rsidRPr="003D380F">
              <w:t xml:space="preserve"> systému výzkumu, vývoje a inovací (dále jen „Provozní řád IS </w:t>
            </w:r>
            <w:proofErr w:type="spellStart"/>
            <w:r w:rsidRPr="003D380F">
              <w:t>VaVaI</w:t>
            </w:r>
            <w:proofErr w:type="spellEnd"/>
            <w:r w:rsidRPr="003D380F">
              <w:t>“).</w:t>
            </w:r>
          </w:p>
          <w:p w14:paraId="445387CF" w14:textId="77777777" w:rsidR="00D70D5C" w:rsidRPr="003D380F" w:rsidRDefault="00D70D5C" w:rsidP="00D70D5C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3D380F">
              <w:t xml:space="preserve">Provozní řád IS </w:t>
            </w:r>
            <w:proofErr w:type="spellStart"/>
            <w:r w:rsidRPr="003D380F">
              <w:t>VaVaI</w:t>
            </w:r>
            <w:proofErr w:type="spellEnd"/>
            <w:r w:rsidRPr="003D380F">
              <w:t xml:space="preserve"> definuje základní pravidla pro předávání a zařazování údajů o</w:t>
            </w:r>
            <w:r>
              <w:t> </w:t>
            </w:r>
            <w:r w:rsidRPr="003D380F">
              <w:t xml:space="preserve">prováděném výzkumu, vývoji a inovacích a jejich výsledků do Informačního systému výzkumu, vývoje a inovací (dále jen „IS </w:t>
            </w:r>
            <w:proofErr w:type="spellStart"/>
            <w:r w:rsidRPr="003D380F">
              <w:t>VaVaI</w:t>
            </w:r>
            <w:proofErr w:type="spellEnd"/>
            <w:r w:rsidRPr="003D380F">
              <w:t xml:space="preserve">“) a pro poskytování informací v IS </w:t>
            </w:r>
            <w:proofErr w:type="spellStart"/>
            <w:r w:rsidRPr="003D380F">
              <w:t>VaVaI</w:t>
            </w:r>
            <w:proofErr w:type="spellEnd"/>
            <w:r w:rsidRPr="003D380F">
              <w:t xml:space="preserve"> obsažených. </w:t>
            </w:r>
          </w:p>
          <w:p w14:paraId="538DF008" w14:textId="65AB8B03" w:rsidR="00D70D5C" w:rsidRDefault="00D70D5C" w:rsidP="00D70D5C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3D380F">
              <w:t xml:space="preserve">Důvodem </w:t>
            </w:r>
            <w:r>
              <w:t>aktualizace</w:t>
            </w:r>
            <w:r w:rsidRPr="003D380F">
              <w:t xml:space="preserve"> je </w:t>
            </w:r>
            <w:r w:rsidRPr="00B30F78">
              <w:rPr>
                <w:b/>
                <w:bCs/>
              </w:rPr>
              <w:t>spuštění nové verze programu IS </w:t>
            </w:r>
            <w:proofErr w:type="spellStart"/>
            <w:r w:rsidRPr="00B30F78">
              <w:rPr>
                <w:b/>
                <w:bCs/>
              </w:rPr>
              <w:t>VaVaI</w:t>
            </w:r>
            <w:proofErr w:type="spellEnd"/>
            <w:r w:rsidRPr="00B30F78">
              <w:rPr>
                <w:b/>
                <w:bCs/>
              </w:rPr>
              <w:t xml:space="preserve"> (v</w:t>
            </w:r>
            <w:r w:rsidR="003E3921" w:rsidRPr="00B30F78">
              <w:rPr>
                <w:b/>
                <w:bCs/>
              </w:rPr>
              <w:t>erze</w:t>
            </w:r>
            <w:r w:rsidRPr="00B30F78">
              <w:rPr>
                <w:b/>
                <w:bCs/>
              </w:rPr>
              <w:t xml:space="preserve"> 3.</w:t>
            </w:r>
            <w:r w:rsidR="009C2301" w:rsidRPr="00B30F78">
              <w:rPr>
                <w:b/>
                <w:bCs/>
              </w:rPr>
              <w:t>5</w:t>
            </w:r>
            <w:r w:rsidRPr="00B30F78">
              <w:rPr>
                <w:b/>
                <w:bCs/>
              </w:rPr>
              <w:t>.0)</w:t>
            </w:r>
            <w:r w:rsidRPr="003D380F">
              <w:t xml:space="preserve"> a</w:t>
            </w:r>
            <w:r>
              <w:t> </w:t>
            </w:r>
            <w:r w:rsidRPr="003D380F">
              <w:t>s</w:t>
            </w:r>
            <w:r>
              <w:t> </w:t>
            </w:r>
            <w:r w:rsidRPr="003D380F">
              <w:t>ní</w:t>
            </w:r>
            <w:r>
              <w:t> </w:t>
            </w:r>
            <w:r w:rsidRPr="003D380F">
              <w:t xml:space="preserve">související aktualizace dokumentace, jež tvoří přílohy </w:t>
            </w:r>
            <w:r w:rsidRPr="006A10C2">
              <w:t>P01 – P</w:t>
            </w:r>
            <w:r w:rsidR="004E0348" w:rsidRPr="006A10C2">
              <w:t>10</w:t>
            </w:r>
            <w:r w:rsidRPr="000858FA">
              <w:t xml:space="preserve"> Provozního řádu IS </w:t>
            </w:r>
            <w:proofErr w:type="spellStart"/>
            <w:r w:rsidRPr="000858FA">
              <w:t>VaVaI</w:t>
            </w:r>
            <w:proofErr w:type="spellEnd"/>
            <w:r w:rsidRPr="003D380F">
              <w:t>.</w:t>
            </w:r>
          </w:p>
          <w:p w14:paraId="76F01D40" w14:textId="749F1330" w:rsidR="009F6367" w:rsidRPr="003D380F" w:rsidRDefault="009F6367" w:rsidP="00D70D5C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rPr>
                <w:rStyle w:val="normaltextrun"/>
              </w:rPr>
              <w:t xml:space="preserve">Na základě připomínky Ing. Holoubka byla doplněna příloha č. 3 - </w:t>
            </w:r>
            <w:r w:rsidRPr="002E5E51">
              <w:rPr>
                <w:rStyle w:val="normaltextrun"/>
              </w:rPr>
              <w:t>Porovnání Provozního řádu IS</w:t>
            </w:r>
            <w:r>
              <w:rPr>
                <w:rStyle w:val="normaltextrun"/>
              </w:rPr>
              <w:t> </w:t>
            </w:r>
            <w:proofErr w:type="spellStart"/>
            <w:r w:rsidRPr="002E5E51">
              <w:rPr>
                <w:rStyle w:val="normaltextrun"/>
              </w:rPr>
              <w:t>VaVaI</w:t>
            </w:r>
            <w:proofErr w:type="spellEnd"/>
            <w:r w:rsidRPr="002E5E51">
              <w:rPr>
                <w:rStyle w:val="normaltextrun"/>
              </w:rPr>
              <w:t xml:space="preserve"> verze 3.5 a 3.4</w:t>
            </w:r>
            <w:r>
              <w:rPr>
                <w:rStyle w:val="normaltextrun"/>
              </w:rPr>
              <w:t>.</w:t>
            </w:r>
          </w:p>
          <w:p w14:paraId="56C91166" w14:textId="771534E9" w:rsidR="002E5E51" w:rsidRPr="009719F6" w:rsidRDefault="00D70D5C" w:rsidP="009F6367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3D380F">
              <w:rPr>
                <w:b/>
              </w:rPr>
              <w:t>b)</w:t>
            </w:r>
            <w:r w:rsidRPr="003D380F">
              <w:t xml:space="preserve"> Dne </w:t>
            </w:r>
            <w:r w:rsidR="00241030" w:rsidRPr="006A10C2">
              <w:t>8.</w:t>
            </w:r>
            <w:r w:rsidR="00C42DF4">
              <w:t xml:space="preserve"> </w:t>
            </w:r>
            <w:r w:rsidR="00241030" w:rsidRPr="006A10C2">
              <w:t>1.</w:t>
            </w:r>
            <w:r w:rsidRPr="006A10C2">
              <w:t xml:space="preserve"> 202</w:t>
            </w:r>
            <w:r w:rsidR="009C2301" w:rsidRPr="006A10C2">
              <w:t>6</w:t>
            </w:r>
            <w:r w:rsidRPr="003D380F">
              <w:t xml:space="preserve"> byla spuštěna nová verze IS </w:t>
            </w:r>
            <w:proofErr w:type="spellStart"/>
            <w:r w:rsidRPr="003D380F">
              <w:t>VaVaI</w:t>
            </w:r>
            <w:proofErr w:type="spellEnd"/>
            <w:r w:rsidRPr="003D380F">
              <w:t xml:space="preserve"> 3.</w:t>
            </w:r>
            <w:r w:rsidR="009C2301">
              <w:t>5</w:t>
            </w:r>
            <w:r w:rsidRPr="003D380F">
              <w:t xml:space="preserve">.0. Realizované úpravy souvisí především </w:t>
            </w:r>
            <w:r w:rsidR="009C2301" w:rsidRPr="003D380F">
              <w:t>s</w:t>
            </w:r>
            <w:r w:rsidR="009C2301">
              <w:t xml:space="preserve"> obsáhlou</w:t>
            </w:r>
            <w:r w:rsidR="009C2301" w:rsidRPr="009C2301">
              <w:t xml:space="preserve"> aktualizac</w:t>
            </w:r>
            <w:r w:rsidR="009C2301">
              <w:t>í</w:t>
            </w:r>
            <w:r w:rsidR="009C2301" w:rsidRPr="009C2301">
              <w:t xml:space="preserve"> operačního a databázového systému a přechod</w:t>
            </w:r>
            <w:r w:rsidR="003755D7">
              <w:t>em</w:t>
            </w:r>
            <w:r w:rsidR="009C2301" w:rsidRPr="009C2301">
              <w:t xml:space="preserve"> na novou verzi PHP. Další úpravy (implementace nových datových polí, úprava stávajících polí a rozšíření číselníků) souvisí se zavedením nových druhů výsledků dle</w:t>
            </w:r>
            <w:r w:rsidR="003D1501">
              <w:t xml:space="preserve"> </w:t>
            </w:r>
            <w:r w:rsidR="008D3FCF">
              <w:t xml:space="preserve">platné </w:t>
            </w:r>
            <w:r w:rsidR="007A6528" w:rsidRPr="007A6528">
              <w:rPr>
                <w:rStyle w:val="normaltextrun"/>
              </w:rPr>
              <w:t>Metodiky hodnocení výzkumných organizací (Metodika 2025+)</w:t>
            </w:r>
            <w:r w:rsidR="003755D7">
              <w:rPr>
                <w:rStyle w:val="normaltextrun"/>
              </w:rPr>
              <w:t>.</w:t>
            </w:r>
          </w:p>
        </w:tc>
      </w:tr>
      <w:tr w:rsidR="00763CBC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763CBC" w:rsidRPr="00AB734E" w:rsidRDefault="00763CBC" w:rsidP="00763CBC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4CF2C998" w14:textId="30307BB4" w:rsidR="00494565" w:rsidRDefault="00D70D5C" w:rsidP="00494565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  <w:ind w:left="567" w:hanging="261"/>
            </w:pPr>
            <w:r w:rsidRPr="00E4433B">
              <w:t xml:space="preserve">Provozní řád IS </w:t>
            </w:r>
            <w:proofErr w:type="spellStart"/>
            <w:r w:rsidRPr="00E4433B">
              <w:t>VaVaI</w:t>
            </w:r>
            <w:proofErr w:type="spellEnd"/>
            <w:r w:rsidRPr="00E4433B">
              <w:t xml:space="preserve"> </w:t>
            </w:r>
            <w:r w:rsidR="00A236DA">
              <w:t xml:space="preserve">verze 3.5 </w:t>
            </w:r>
            <w:r w:rsidRPr="00E4433B">
              <w:t>s</w:t>
            </w:r>
            <w:r w:rsidR="00494565">
              <w:t> </w:t>
            </w:r>
            <w:r w:rsidRPr="00E4433B">
              <w:t>přílohami</w:t>
            </w:r>
          </w:p>
          <w:p w14:paraId="79384920" w14:textId="77777777" w:rsidR="00494565" w:rsidRPr="00D5357C" w:rsidRDefault="00494565" w:rsidP="00494565">
            <w:pPr>
              <w:pStyle w:val="Odstavecseseznamem"/>
              <w:autoSpaceDE w:val="0"/>
              <w:autoSpaceDN w:val="0"/>
              <w:adjustRightInd w:val="0"/>
              <w:spacing w:before="120" w:after="120" w:line="240" w:lineRule="auto"/>
              <w:ind w:left="567"/>
              <w:rPr>
                <w:sz w:val="6"/>
                <w:szCs w:val="6"/>
              </w:rPr>
            </w:pPr>
          </w:p>
          <w:p w14:paraId="4A1EDCF2" w14:textId="0B9D7FE5" w:rsidR="00A236DA" w:rsidRDefault="00D70D5C" w:rsidP="00A236DA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  <w:ind w:left="567" w:hanging="261"/>
            </w:pPr>
            <w:r w:rsidRPr="003D380F">
              <w:t xml:space="preserve">Informace o spuštění nové verze IS </w:t>
            </w:r>
            <w:proofErr w:type="spellStart"/>
            <w:r w:rsidRPr="003D380F">
              <w:t>VaVaI</w:t>
            </w:r>
            <w:proofErr w:type="spellEnd"/>
            <w:r w:rsidRPr="003D380F">
              <w:t xml:space="preserve"> 3.</w:t>
            </w:r>
            <w:r w:rsidR="00293ECD">
              <w:t>5</w:t>
            </w:r>
            <w:r w:rsidRPr="003D380F">
              <w:t>.0</w:t>
            </w:r>
          </w:p>
          <w:p w14:paraId="1E6963D6" w14:textId="77777777" w:rsidR="00A236DA" w:rsidRPr="00A236DA" w:rsidRDefault="00A236DA" w:rsidP="00A236DA">
            <w:pPr>
              <w:pStyle w:val="Odstavecseseznamem"/>
              <w:autoSpaceDE w:val="0"/>
              <w:autoSpaceDN w:val="0"/>
              <w:adjustRightInd w:val="0"/>
              <w:spacing w:before="120" w:after="120" w:line="240" w:lineRule="auto"/>
              <w:ind w:left="567"/>
              <w:rPr>
                <w:sz w:val="6"/>
                <w:szCs w:val="6"/>
              </w:rPr>
            </w:pPr>
          </w:p>
          <w:p w14:paraId="133F1304" w14:textId="6F817FDA" w:rsidR="00A236DA" w:rsidRPr="00826B2F" w:rsidRDefault="00A236DA" w:rsidP="00D70D5C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  <w:ind w:left="567" w:hanging="261"/>
            </w:pPr>
            <w:r>
              <w:t xml:space="preserve">Porovnání </w:t>
            </w:r>
            <w:r w:rsidRPr="00A236DA">
              <w:t>Provozní</w:t>
            </w:r>
            <w:r>
              <w:t>ho</w:t>
            </w:r>
            <w:r w:rsidRPr="00A236DA">
              <w:t xml:space="preserve"> řád</w:t>
            </w:r>
            <w:r>
              <w:t>u</w:t>
            </w:r>
            <w:r w:rsidRPr="00A236DA">
              <w:t xml:space="preserve"> IS </w:t>
            </w:r>
            <w:proofErr w:type="spellStart"/>
            <w:r w:rsidRPr="00A236DA">
              <w:t>VaVaI</w:t>
            </w:r>
            <w:proofErr w:type="spellEnd"/>
            <w:r w:rsidRPr="00A236DA">
              <w:t xml:space="preserve"> verze 3.5</w:t>
            </w:r>
            <w:r>
              <w:t xml:space="preserve"> a 3.4</w:t>
            </w:r>
          </w:p>
        </w:tc>
      </w:tr>
    </w:tbl>
    <w:p w14:paraId="7DCA7EA4" w14:textId="5E3A4784" w:rsidR="00144F5B" w:rsidRDefault="00144F5B" w:rsidP="00B30F78">
      <w:pPr>
        <w:pStyle w:val="Bezmezer"/>
        <w:jc w:val="left"/>
      </w:pPr>
    </w:p>
    <w:sectPr w:rsidR="00144F5B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D5CF5" w14:textId="77777777" w:rsidR="008B03CD" w:rsidRDefault="008B03CD" w:rsidP="00604B45">
      <w:r>
        <w:separator/>
      </w:r>
    </w:p>
  </w:endnote>
  <w:endnote w:type="continuationSeparator" w:id="0">
    <w:p w14:paraId="60A61B7E" w14:textId="77777777" w:rsidR="008B03CD" w:rsidRDefault="008B03CD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1810FC29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r w:rsidR="00DD4D1F">
              <w:rPr>
                <w:sz w:val="16"/>
                <w:szCs w:val="16"/>
              </w:rPr>
              <w:t>18</w:t>
            </w:r>
            <w:r w:rsidR="00144F5B" w:rsidRPr="00144F5B">
              <w:rPr>
                <w:sz w:val="16"/>
                <w:szCs w:val="16"/>
              </w:rPr>
              <w:t>/</w:t>
            </w:r>
            <w:r w:rsidR="00DD4D1F">
              <w:rPr>
                <w:sz w:val="16"/>
                <w:szCs w:val="16"/>
              </w:rPr>
              <w:t>B2</w:t>
            </w:r>
            <w:r w:rsidR="00144F5B">
              <w:t xml:space="preserve"> </w:t>
            </w:r>
            <w:r w:rsidR="00DD4D1F" w:rsidRPr="00DD4D1F">
              <w:rPr>
                <w:sz w:val="16"/>
                <w:szCs w:val="16"/>
              </w:rPr>
              <w:t xml:space="preserve">Informační systém výzkumu, vývoje a inovací (IS </w:t>
            </w:r>
            <w:proofErr w:type="spellStart"/>
            <w:r w:rsidR="00DD4D1F" w:rsidRPr="00DD4D1F">
              <w:rPr>
                <w:sz w:val="16"/>
                <w:szCs w:val="16"/>
              </w:rPr>
              <w:t>VaVaI</w:t>
            </w:r>
            <w:proofErr w:type="spellEnd"/>
            <w:r w:rsidR="00DD4D1F" w:rsidRPr="00DD4D1F">
              <w:rPr>
                <w:sz w:val="16"/>
                <w:szCs w:val="16"/>
              </w:rPr>
              <w:t>)</w:t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4D7C2" w14:textId="77777777" w:rsidR="008B03CD" w:rsidRDefault="008B03CD" w:rsidP="00604B45">
      <w:r>
        <w:separator/>
      </w:r>
    </w:p>
  </w:footnote>
  <w:footnote w:type="continuationSeparator" w:id="0">
    <w:p w14:paraId="33A81FD3" w14:textId="77777777" w:rsidR="008B03CD" w:rsidRDefault="008B03CD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27C75"/>
    <w:multiLevelType w:val="hybridMultilevel"/>
    <w:tmpl w:val="B3EAA3E8"/>
    <w:lvl w:ilvl="0" w:tplc="6F18800C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A001E"/>
    <w:multiLevelType w:val="hybridMultilevel"/>
    <w:tmpl w:val="5B6254C2"/>
    <w:lvl w:ilvl="0" w:tplc="6F188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C2069"/>
    <w:multiLevelType w:val="hybridMultilevel"/>
    <w:tmpl w:val="23CC96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2"/>
  </w:num>
  <w:num w:numId="3" w16cid:durableId="1893038338">
    <w:abstractNumId w:val="4"/>
  </w:num>
  <w:num w:numId="4" w16cid:durableId="1786805665">
    <w:abstractNumId w:val="7"/>
  </w:num>
  <w:num w:numId="5" w16cid:durableId="1264728757">
    <w:abstractNumId w:val="13"/>
  </w:num>
  <w:num w:numId="6" w16cid:durableId="1901821760">
    <w:abstractNumId w:val="8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4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6"/>
  </w:num>
  <w:num w:numId="13" w16cid:durableId="1951861590">
    <w:abstractNumId w:val="5"/>
  </w:num>
  <w:num w:numId="14" w16cid:durableId="6519341">
    <w:abstractNumId w:val="9"/>
  </w:num>
  <w:num w:numId="15" w16cid:durableId="5526234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5217"/>
    <w:rsid w:val="000467DA"/>
    <w:rsid w:val="000470DE"/>
    <w:rsid w:val="000511C2"/>
    <w:rsid w:val="0006047F"/>
    <w:rsid w:val="00065BC5"/>
    <w:rsid w:val="00075C1E"/>
    <w:rsid w:val="0008087D"/>
    <w:rsid w:val="000858FA"/>
    <w:rsid w:val="000859E4"/>
    <w:rsid w:val="0009458F"/>
    <w:rsid w:val="000A6385"/>
    <w:rsid w:val="000C609C"/>
    <w:rsid w:val="000C6A0C"/>
    <w:rsid w:val="000D7556"/>
    <w:rsid w:val="000E15E0"/>
    <w:rsid w:val="000E1B1B"/>
    <w:rsid w:val="000E7A12"/>
    <w:rsid w:val="000F29F6"/>
    <w:rsid w:val="001044CD"/>
    <w:rsid w:val="001178B1"/>
    <w:rsid w:val="00126D7E"/>
    <w:rsid w:val="00133C49"/>
    <w:rsid w:val="0013762D"/>
    <w:rsid w:val="00144F5B"/>
    <w:rsid w:val="00163B03"/>
    <w:rsid w:val="001716A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41030"/>
    <w:rsid w:val="00242E30"/>
    <w:rsid w:val="00282845"/>
    <w:rsid w:val="00293AEA"/>
    <w:rsid w:val="00293ECD"/>
    <w:rsid w:val="002A2FD0"/>
    <w:rsid w:val="002A4372"/>
    <w:rsid w:val="002C0726"/>
    <w:rsid w:val="002D3C4B"/>
    <w:rsid w:val="002E5E51"/>
    <w:rsid w:val="002F0EDE"/>
    <w:rsid w:val="002F19C4"/>
    <w:rsid w:val="002F4F5C"/>
    <w:rsid w:val="00311760"/>
    <w:rsid w:val="00332B44"/>
    <w:rsid w:val="00352CA6"/>
    <w:rsid w:val="00352DD8"/>
    <w:rsid w:val="00362F82"/>
    <w:rsid w:val="003755D7"/>
    <w:rsid w:val="00376055"/>
    <w:rsid w:val="003762B5"/>
    <w:rsid w:val="00376446"/>
    <w:rsid w:val="003778F2"/>
    <w:rsid w:val="00383A75"/>
    <w:rsid w:val="003870AA"/>
    <w:rsid w:val="003906D0"/>
    <w:rsid w:val="003976A0"/>
    <w:rsid w:val="003A007B"/>
    <w:rsid w:val="003C04E9"/>
    <w:rsid w:val="003C6885"/>
    <w:rsid w:val="003D1501"/>
    <w:rsid w:val="003D1B4F"/>
    <w:rsid w:val="003D64A2"/>
    <w:rsid w:val="003E3156"/>
    <w:rsid w:val="003E3921"/>
    <w:rsid w:val="003F0305"/>
    <w:rsid w:val="00420B23"/>
    <w:rsid w:val="00423662"/>
    <w:rsid w:val="0042761D"/>
    <w:rsid w:val="004354D5"/>
    <w:rsid w:val="00441B47"/>
    <w:rsid w:val="00444127"/>
    <w:rsid w:val="00447ABC"/>
    <w:rsid w:val="00456550"/>
    <w:rsid w:val="004612B4"/>
    <w:rsid w:val="00486CA7"/>
    <w:rsid w:val="00494565"/>
    <w:rsid w:val="004970B3"/>
    <w:rsid w:val="004B415E"/>
    <w:rsid w:val="004B5F19"/>
    <w:rsid w:val="004E0348"/>
    <w:rsid w:val="004E6BE1"/>
    <w:rsid w:val="004F7D68"/>
    <w:rsid w:val="00510EA4"/>
    <w:rsid w:val="00512835"/>
    <w:rsid w:val="00515555"/>
    <w:rsid w:val="005241A2"/>
    <w:rsid w:val="00524CE5"/>
    <w:rsid w:val="00537022"/>
    <w:rsid w:val="005469B3"/>
    <w:rsid w:val="005528B6"/>
    <w:rsid w:val="005628A2"/>
    <w:rsid w:val="00564B89"/>
    <w:rsid w:val="0057409A"/>
    <w:rsid w:val="00575811"/>
    <w:rsid w:val="005862B2"/>
    <w:rsid w:val="005964E0"/>
    <w:rsid w:val="005A4C59"/>
    <w:rsid w:val="005B4586"/>
    <w:rsid w:val="005C1ADF"/>
    <w:rsid w:val="005C4D50"/>
    <w:rsid w:val="005D1635"/>
    <w:rsid w:val="005F0381"/>
    <w:rsid w:val="00602F23"/>
    <w:rsid w:val="00604B45"/>
    <w:rsid w:val="006079D1"/>
    <w:rsid w:val="006139B2"/>
    <w:rsid w:val="006255C0"/>
    <w:rsid w:val="00627E3D"/>
    <w:rsid w:val="00635765"/>
    <w:rsid w:val="00643EAE"/>
    <w:rsid w:val="00650472"/>
    <w:rsid w:val="00667978"/>
    <w:rsid w:val="006878F0"/>
    <w:rsid w:val="00695939"/>
    <w:rsid w:val="006A10C2"/>
    <w:rsid w:val="006A263D"/>
    <w:rsid w:val="006A33F3"/>
    <w:rsid w:val="006B2B00"/>
    <w:rsid w:val="006C3F7F"/>
    <w:rsid w:val="006C4E6F"/>
    <w:rsid w:val="006D33D1"/>
    <w:rsid w:val="006E5164"/>
    <w:rsid w:val="006F1181"/>
    <w:rsid w:val="007007A8"/>
    <w:rsid w:val="007054EB"/>
    <w:rsid w:val="0070637D"/>
    <w:rsid w:val="0071047A"/>
    <w:rsid w:val="00722063"/>
    <w:rsid w:val="0072266C"/>
    <w:rsid w:val="007305C9"/>
    <w:rsid w:val="00733976"/>
    <w:rsid w:val="00735DE8"/>
    <w:rsid w:val="00741D89"/>
    <w:rsid w:val="00741E40"/>
    <w:rsid w:val="007439F1"/>
    <w:rsid w:val="00763CBC"/>
    <w:rsid w:val="00764B85"/>
    <w:rsid w:val="00766AC5"/>
    <w:rsid w:val="007A407A"/>
    <w:rsid w:val="007A6528"/>
    <w:rsid w:val="007E0E43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24D7"/>
    <w:rsid w:val="00855B4C"/>
    <w:rsid w:val="00865DC6"/>
    <w:rsid w:val="00870E38"/>
    <w:rsid w:val="00871B74"/>
    <w:rsid w:val="008863A6"/>
    <w:rsid w:val="00887F71"/>
    <w:rsid w:val="0089638D"/>
    <w:rsid w:val="008A3DC7"/>
    <w:rsid w:val="008A6944"/>
    <w:rsid w:val="008B03CD"/>
    <w:rsid w:val="008B60F3"/>
    <w:rsid w:val="008C3271"/>
    <w:rsid w:val="008D3FCF"/>
    <w:rsid w:val="008E2343"/>
    <w:rsid w:val="008E557D"/>
    <w:rsid w:val="008F6521"/>
    <w:rsid w:val="0090230E"/>
    <w:rsid w:val="0090482F"/>
    <w:rsid w:val="0090637C"/>
    <w:rsid w:val="0091473F"/>
    <w:rsid w:val="00915B70"/>
    <w:rsid w:val="009202D9"/>
    <w:rsid w:val="00941DD9"/>
    <w:rsid w:val="00945CB2"/>
    <w:rsid w:val="0095235B"/>
    <w:rsid w:val="0095565E"/>
    <w:rsid w:val="0096141A"/>
    <w:rsid w:val="00972AAA"/>
    <w:rsid w:val="00974922"/>
    <w:rsid w:val="00990B90"/>
    <w:rsid w:val="009922C8"/>
    <w:rsid w:val="009B0370"/>
    <w:rsid w:val="009C2301"/>
    <w:rsid w:val="009C2FFD"/>
    <w:rsid w:val="009E228F"/>
    <w:rsid w:val="009F6367"/>
    <w:rsid w:val="00A05BC9"/>
    <w:rsid w:val="00A1658C"/>
    <w:rsid w:val="00A236DA"/>
    <w:rsid w:val="00A5225B"/>
    <w:rsid w:val="00A53851"/>
    <w:rsid w:val="00A640A5"/>
    <w:rsid w:val="00A65C3C"/>
    <w:rsid w:val="00A75A40"/>
    <w:rsid w:val="00A822FF"/>
    <w:rsid w:val="00A84F49"/>
    <w:rsid w:val="00A91B77"/>
    <w:rsid w:val="00AA5C0F"/>
    <w:rsid w:val="00AB5597"/>
    <w:rsid w:val="00AC5DC9"/>
    <w:rsid w:val="00AE00C5"/>
    <w:rsid w:val="00AE1069"/>
    <w:rsid w:val="00AE7303"/>
    <w:rsid w:val="00AF01A5"/>
    <w:rsid w:val="00AF502C"/>
    <w:rsid w:val="00AF5DE4"/>
    <w:rsid w:val="00B01CFE"/>
    <w:rsid w:val="00B20ED5"/>
    <w:rsid w:val="00B24765"/>
    <w:rsid w:val="00B30F78"/>
    <w:rsid w:val="00B33F61"/>
    <w:rsid w:val="00B34017"/>
    <w:rsid w:val="00B415B3"/>
    <w:rsid w:val="00B445C0"/>
    <w:rsid w:val="00B45E88"/>
    <w:rsid w:val="00B66730"/>
    <w:rsid w:val="00B67680"/>
    <w:rsid w:val="00B73C81"/>
    <w:rsid w:val="00B74DB6"/>
    <w:rsid w:val="00B75374"/>
    <w:rsid w:val="00B80711"/>
    <w:rsid w:val="00B87691"/>
    <w:rsid w:val="00BB2FAC"/>
    <w:rsid w:val="00BC1D89"/>
    <w:rsid w:val="00BC5C1F"/>
    <w:rsid w:val="00BC7F94"/>
    <w:rsid w:val="00BD17A6"/>
    <w:rsid w:val="00BE4E17"/>
    <w:rsid w:val="00C018CF"/>
    <w:rsid w:val="00C05BAF"/>
    <w:rsid w:val="00C17DE0"/>
    <w:rsid w:val="00C27666"/>
    <w:rsid w:val="00C27EE2"/>
    <w:rsid w:val="00C4014E"/>
    <w:rsid w:val="00C42DF4"/>
    <w:rsid w:val="00C51685"/>
    <w:rsid w:val="00C54A7F"/>
    <w:rsid w:val="00C674B4"/>
    <w:rsid w:val="00C71728"/>
    <w:rsid w:val="00C7658A"/>
    <w:rsid w:val="00C77162"/>
    <w:rsid w:val="00C84197"/>
    <w:rsid w:val="00C91565"/>
    <w:rsid w:val="00C92FC9"/>
    <w:rsid w:val="00CA714D"/>
    <w:rsid w:val="00CB1E71"/>
    <w:rsid w:val="00CC1FD9"/>
    <w:rsid w:val="00CC65C2"/>
    <w:rsid w:val="00CD5D12"/>
    <w:rsid w:val="00CD7FF1"/>
    <w:rsid w:val="00CE2C4E"/>
    <w:rsid w:val="00CE70B9"/>
    <w:rsid w:val="00CF0137"/>
    <w:rsid w:val="00D0212E"/>
    <w:rsid w:val="00D061BA"/>
    <w:rsid w:val="00D266C9"/>
    <w:rsid w:val="00D26EA4"/>
    <w:rsid w:val="00D321D6"/>
    <w:rsid w:val="00D36218"/>
    <w:rsid w:val="00D43F7D"/>
    <w:rsid w:val="00D53021"/>
    <w:rsid w:val="00D5357C"/>
    <w:rsid w:val="00D70533"/>
    <w:rsid w:val="00D70D5C"/>
    <w:rsid w:val="00D74354"/>
    <w:rsid w:val="00D85404"/>
    <w:rsid w:val="00D85AA0"/>
    <w:rsid w:val="00D86AA3"/>
    <w:rsid w:val="00D94221"/>
    <w:rsid w:val="00DA045F"/>
    <w:rsid w:val="00DA4235"/>
    <w:rsid w:val="00DC2129"/>
    <w:rsid w:val="00DC5C64"/>
    <w:rsid w:val="00DD3E78"/>
    <w:rsid w:val="00DD4D1F"/>
    <w:rsid w:val="00DE4F80"/>
    <w:rsid w:val="00DF1824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A62C9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4F64"/>
    <w:rsid w:val="00F145AB"/>
    <w:rsid w:val="00F33925"/>
    <w:rsid w:val="00F3487E"/>
    <w:rsid w:val="00F47E34"/>
    <w:rsid w:val="00F70093"/>
    <w:rsid w:val="00F84D65"/>
    <w:rsid w:val="00F86F06"/>
    <w:rsid w:val="00FA009E"/>
    <w:rsid w:val="00FB668D"/>
    <w:rsid w:val="00FC0CDB"/>
    <w:rsid w:val="00FD6185"/>
    <w:rsid w:val="00FD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rdnpsmoodstavce"/>
    <w:rsid w:val="00763CBC"/>
  </w:style>
  <w:style w:type="paragraph" w:styleId="Revize">
    <w:name w:val="Revision"/>
    <w:hidden/>
    <w:uiPriority w:val="99"/>
    <w:semiHidden/>
    <w:rsid w:val="00D70D5C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Sledovanodkaz">
    <w:name w:val="FollowedHyperlink"/>
    <w:basedOn w:val="Standardnpsmoodstavce"/>
    <w:uiPriority w:val="99"/>
    <w:semiHidden/>
    <w:unhideWhenUsed/>
    <w:rsid w:val="007054E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1228</TotalTime>
  <Pages>1</Pages>
  <Words>234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Palucha</cp:lastModifiedBy>
  <cp:revision>28</cp:revision>
  <cp:lastPrinted>2025-02-25T12:21:00Z</cp:lastPrinted>
  <dcterms:created xsi:type="dcterms:W3CDTF">2026-01-08T05:45:00Z</dcterms:created>
  <dcterms:modified xsi:type="dcterms:W3CDTF">2026-02-03T16:38:00Z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